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8CD" w:rsidRDefault="009248CD" w:rsidP="007D4A45">
      <w:pPr>
        <w:pStyle w:val="titlep"/>
      </w:pPr>
      <w:r>
        <w:t>РЕЕСТР ПУСТУЮЩИХ ДОМОВ</w:t>
      </w:r>
    </w:p>
    <w:p w:rsidR="009248CD" w:rsidRPr="007D4A45" w:rsidRDefault="009248CD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9248CD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9248CD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103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9248C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9248C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Сетище</w:t>
            </w:r>
          </w:p>
        </w:tc>
      </w:tr>
      <w:tr w:rsidR="009248CD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9248CD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994E39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Алычёвая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3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9248CD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>4</w:t>
            </w:r>
            <w:r>
              <w:rPr>
                <w:i/>
                <w:lang w:eastAsia="en-US"/>
              </w:rPr>
              <w:t xml:space="preserve">0,0 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7,0х5,5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1960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9248CD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9248CD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9248CD" w:rsidRPr="00BB55A1" w:rsidRDefault="009248CD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9248C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9248CD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9248CD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9248C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Лейт Лидия Ивановна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3E299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8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9248CD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9248CD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9248CD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9248CD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248CD" w:rsidRPr="00BB55A1" w:rsidRDefault="009248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9248CD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9248CD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248CD" w:rsidRPr="00BB55A1" w:rsidRDefault="009248C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9248CD" w:rsidRDefault="009248CD" w:rsidP="00992231">
      <w:pPr>
        <w:pStyle w:val="endform"/>
        <w:ind w:firstLine="0"/>
      </w:pPr>
    </w:p>
    <w:sectPr w:rsidR="009248CD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41418"/>
    <w:rsid w:val="001457BE"/>
    <w:rsid w:val="00165691"/>
    <w:rsid w:val="00176EC0"/>
    <w:rsid w:val="0018525E"/>
    <w:rsid w:val="00196A18"/>
    <w:rsid w:val="001E1AAC"/>
    <w:rsid w:val="001E3BDA"/>
    <w:rsid w:val="001F5E9E"/>
    <w:rsid w:val="0021386B"/>
    <w:rsid w:val="00224C34"/>
    <w:rsid w:val="00237772"/>
    <w:rsid w:val="0024094A"/>
    <w:rsid w:val="00254586"/>
    <w:rsid w:val="00262BAD"/>
    <w:rsid w:val="00280A1B"/>
    <w:rsid w:val="00281098"/>
    <w:rsid w:val="0029085A"/>
    <w:rsid w:val="002A4F38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D0704"/>
    <w:rsid w:val="004E61E6"/>
    <w:rsid w:val="004F64C9"/>
    <w:rsid w:val="00500479"/>
    <w:rsid w:val="00504B03"/>
    <w:rsid w:val="00505435"/>
    <w:rsid w:val="00505A2F"/>
    <w:rsid w:val="00515F1D"/>
    <w:rsid w:val="00521EDF"/>
    <w:rsid w:val="00536AAC"/>
    <w:rsid w:val="00536F68"/>
    <w:rsid w:val="00541CA2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32533"/>
    <w:rsid w:val="006362C4"/>
    <w:rsid w:val="006550B7"/>
    <w:rsid w:val="00685563"/>
    <w:rsid w:val="00687333"/>
    <w:rsid w:val="006C505D"/>
    <w:rsid w:val="006F4FC6"/>
    <w:rsid w:val="0070534F"/>
    <w:rsid w:val="00776853"/>
    <w:rsid w:val="007800F4"/>
    <w:rsid w:val="00797501"/>
    <w:rsid w:val="007A5807"/>
    <w:rsid w:val="007A6BF6"/>
    <w:rsid w:val="007D4A45"/>
    <w:rsid w:val="007F12A1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48CD"/>
    <w:rsid w:val="00926444"/>
    <w:rsid w:val="00926CAE"/>
    <w:rsid w:val="00927A6A"/>
    <w:rsid w:val="009349F8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8020A"/>
    <w:rsid w:val="00A909E4"/>
    <w:rsid w:val="00A967FE"/>
    <w:rsid w:val="00AB0F7B"/>
    <w:rsid w:val="00AD054E"/>
    <w:rsid w:val="00AD3E91"/>
    <w:rsid w:val="00AD67F9"/>
    <w:rsid w:val="00B21BD6"/>
    <w:rsid w:val="00B26411"/>
    <w:rsid w:val="00B350E0"/>
    <w:rsid w:val="00B3512F"/>
    <w:rsid w:val="00B45DF6"/>
    <w:rsid w:val="00B741DE"/>
    <w:rsid w:val="00B80D1F"/>
    <w:rsid w:val="00B835F7"/>
    <w:rsid w:val="00B876E4"/>
    <w:rsid w:val="00BB55A1"/>
    <w:rsid w:val="00BC6323"/>
    <w:rsid w:val="00BD3207"/>
    <w:rsid w:val="00BE5C93"/>
    <w:rsid w:val="00BF36B6"/>
    <w:rsid w:val="00BF42E8"/>
    <w:rsid w:val="00BF7DCB"/>
    <w:rsid w:val="00C17C34"/>
    <w:rsid w:val="00C21937"/>
    <w:rsid w:val="00C266B3"/>
    <w:rsid w:val="00C555EC"/>
    <w:rsid w:val="00C73153"/>
    <w:rsid w:val="00C82C05"/>
    <w:rsid w:val="00C85965"/>
    <w:rsid w:val="00CA6C77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F1A08"/>
    <w:rsid w:val="00E06027"/>
    <w:rsid w:val="00E22C49"/>
    <w:rsid w:val="00E26022"/>
    <w:rsid w:val="00E57D58"/>
    <w:rsid w:val="00E6519D"/>
    <w:rsid w:val="00E71E6C"/>
    <w:rsid w:val="00E724E9"/>
    <w:rsid w:val="00E8638A"/>
    <w:rsid w:val="00E95C00"/>
    <w:rsid w:val="00EA617A"/>
    <w:rsid w:val="00ED4A46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629</Words>
  <Characters>3591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3</cp:revision>
  <cp:lastPrinted>2019-02-04T09:58:00Z</cp:lastPrinted>
  <dcterms:created xsi:type="dcterms:W3CDTF">2007-10-29T10:01:00Z</dcterms:created>
  <dcterms:modified xsi:type="dcterms:W3CDTF">2007-10-29T10:06:00Z</dcterms:modified>
</cp:coreProperties>
</file>